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6776F6" w:rsidRDefault="00410E95" w:rsidP="00795D6E">
      <w:pPr>
        <w:pStyle w:val="Naslov"/>
        <w:spacing w:before="0" w:after="120"/>
        <w:rPr>
          <w:rFonts w:ascii="Arial" w:hAnsi="Arial" w:cs="Arial"/>
          <w:color w:val="00B050"/>
          <w:sz w:val="16"/>
          <w:szCs w:val="16"/>
        </w:rPr>
      </w:pPr>
      <w:bookmarkStart w:id="0" w:name="_Toc319925070"/>
      <w:bookmarkStart w:id="1" w:name="_Toc319925385"/>
      <w:r w:rsidRPr="006776F6">
        <w:rPr>
          <w:rFonts w:ascii="Arial" w:hAnsi="Arial" w:cs="Arial"/>
          <w:color w:val="00B050"/>
        </w:rPr>
        <w:t xml:space="preserve">BANČNA GARANCIJA </w:t>
      </w:r>
      <w:r w:rsidR="0044018A" w:rsidRPr="006776F6">
        <w:rPr>
          <w:rFonts w:ascii="Arial" w:hAnsi="Arial" w:cs="Arial"/>
          <w:color w:val="00B050"/>
        </w:rPr>
        <w:t>ZA RESNOST PONUDBE</w:t>
      </w: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795D6E" w:rsidRDefault="00410E95" w:rsidP="006776F6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Naziv banke: </w:t>
      </w:r>
      <w:bookmarkStart w:id="2" w:name="Text1"/>
      <w:r w:rsidRPr="00795D6E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2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Kraj in datum:</w:t>
      </w:r>
      <w:bookmarkStart w:id="3" w:name="Text2"/>
      <w:r w:rsidRPr="00795D6E">
        <w:rPr>
          <w:sz w:val="22"/>
          <w:szCs w:val="22"/>
        </w:rPr>
        <w:t xml:space="preserve"> </w:t>
      </w:r>
      <w:r w:rsidRPr="00795D6E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3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795D6E" w:rsidRDefault="00410E95" w:rsidP="006776F6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Upravičenec (naročnik javnega naročila):</w:t>
      </w:r>
    </w:p>
    <w:bookmarkStart w:id="4" w:name="Text3"/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 xml:space="preserve">Zavod za zdravstveno zavarovanje Slovenije, </w:t>
      </w:r>
      <w:r w:rsidR="00F62753" w:rsidRPr="00795D6E">
        <w:rPr>
          <w:sz w:val="22"/>
          <w:szCs w:val="22"/>
        </w:rPr>
        <w:t xml:space="preserve">Področna enota Informacijski center, </w:t>
      </w:r>
      <w:r w:rsidRPr="00795D6E">
        <w:rPr>
          <w:sz w:val="22"/>
          <w:szCs w:val="22"/>
        </w:rPr>
        <w:t>Miklošičeva 24, 1507 Ljubljana</w:t>
      </w:r>
      <w:r w:rsidRPr="00795D6E">
        <w:rPr>
          <w:sz w:val="22"/>
          <w:szCs w:val="22"/>
        </w:rPr>
        <w:fldChar w:fldCharType="end"/>
      </w:r>
      <w:bookmarkStart w:id="5" w:name="_GoBack"/>
      <w:bookmarkEnd w:id="4"/>
      <w:bookmarkEnd w:id="5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Garancija št. </w:t>
      </w:r>
      <w:bookmarkStart w:id="6" w:name="Text4"/>
      <w:r w:rsidRPr="00795D6E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6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V skladu z javnim naročilom za </w:t>
      </w:r>
      <w:r w:rsidRPr="00795D6E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7" w:name="Besedilo1"/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 xml:space="preserve">   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bookmarkEnd w:id="7"/>
      <w:r w:rsidRPr="00795D6E">
        <w:rPr>
          <w:sz w:val="22"/>
          <w:szCs w:val="22"/>
        </w:rPr>
        <w:t>, objavljenim na Portalu javnih naročil, št.</w:t>
      </w:r>
      <w:bookmarkStart w:id="8" w:name="Text5"/>
      <w:r w:rsidRPr="00795D6E">
        <w:rPr>
          <w:sz w:val="22"/>
          <w:szCs w:val="22"/>
        </w:rPr>
        <w:t xml:space="preserve"> objave </w:t>
      </w:r>
      <w:bookmarkEnd w:id="8"/>
      <w:r w:rsidRPr="00795D6E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r w:rsidRPr="00795D6E">
        <w:rPr>
          <w:sz w:val="22"/>
          <w:szCs w:val="22"/>
        </w:rPr>
        <w:t>, z dne</w:t>
      </w:r>
      <w:bookmarkStart w:id="9" w:name="Text6"/>
      <w:r w:rsidRPr="00795D6E">
        <w:rPr>
          <w:sz w:val="22"/>
          <w:szCs w:val="22"/>
        </w:rPr>
        <w:t xml:space="preserve"> </w:t>
      </w:r>
      <w:r w:rsidRPr="00795D6E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bookmarkEnd w:id="9"/>
      <w:r w:rsidRPr="00795D6E">
        <w:rPr>
          <w:sz w:val="22"/>
          <w:szCs w:val="22"/>
        </w:rPr>
        <w:t>,</w:t>
      </w: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za potrebe naročnika (upravičen</w:t>
      </w:r>
      <w:bookmarkStart w:id="10" w:name="Text8"/>
      <w:r w:rsidRPr="00795D6E">
        <w:rPr>
          <w:sz w:val="22"/>
          <w:szCs w:val="22"/>
        </w:rPr>
        <w:t xml:space="preserve">ca iz te garancije) je ponudnik </w:t>
      </w:r>
      <w:r w:rsidRPr="00795D6E">
        <w:rPr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10"/>
      <w:r w:rsidRPr="00795D6E">
        <w:rPr>
          <w:sz w:val="22"/>
          <w:szCs w:val="22"/>
        </w:rPr>
        <w:t xml:space="preserve"> dolžan za resnost svoje ponudbe preskrbeti upravičencu bančno garancijo za resnost ponudbe v višini 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6776F6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7D626F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.000,00</w:t>
      </w:r>
      <w:r w:rsidR="0044018A" w:rsidRPr="0044018A">
        <w:rPr>
          <w:sz w:val="22"/>
          <w:szCs w:val="22"/>
        </w:rPr>
        <w:t xml:space="preserve"> </w:t>
      </w:r>
      <w:r w:rsidR="0044018A" w:rsidRPr="0044018A">
        <w:rPr>
          <w:b/>
          <w:sz w:val="22"/>
          <w:szCs w:val="22"/>
        </w:rPr>
        <w:t>EUR</w:t>
      </w:r>
      <w:r w:rsidR="0044018A" w:rsidRPr="0044018A">
        <w:rPr>
          <w:sz w:val="22"/>
          <w:szCs w:val="22"/>
        </w:rPr>
        <w:t>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Banka se zavezuje, da bo plačala navedeni znesek v naslednjih primerih: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če ponudnik po po</w:t>
      </w:r>
      <w:r>
        <w:rPr>
          <w:sz w:val="22"/>
          <w:szCs w:val="22"/>
        </w:rPr>
        <w:t>teku roka za predložitev ponudb</w:t>
      </w:r>
      <w:r w:rsidRPr="0044018A">
        <w:rPr>
          <w:sz w:val="22"/>
          <w:szCs w:val="22"/>
        </w:rPr>
        <w:t xml:space="preserve"> in pred potekom veljavnosti ponudbe umakne </w:t>
      </w:r>
      <w:r>
        <w:rPr>
          <w:sz w:val="22"/>
          <w:szCs w:val="22"/>
        </w:rPr>
        <w:t xml:space="preserve">svojo </w:t>
      </w:r>
      <w:r w:rsidRPr="0044018A">
        <w:rPr>
          <w:sz w:val="22"/>
          <w:szCs w:val="22"/>
        </w:rPr>
        <w:t>ponudbo, ali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če ponudnik v ponudbi posreduje zavajajoče podatke,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proofErr w:type="gramStart"/>
      <w:r w:rsidRPr="0044018A">
        <w:rPr>
          <w:sz w:val="22"/>
          <w:szCs w:val="22"/>
        </w:rPr>
        <w:t>če</w:t>
      </w:r>
      <w:proofErr w:type="gramEnd"/>
      <w:r w:rsidRPr="0044018A">
        <w:rPr>
          <w:sz w:val="22"/>
          <w:szCs w:val="22"/>
        </w:rPr>
        <w:t xml:space="preserve"> ponudnik, ki ga je naročnik v času veljavnosti ponudbe obvestil o sprejetju njegove ponudbe:</w:t>
      </w:r>
    </w:p>
    <w:p w:rsidR="0044018A" w:rsidRPr="0044018A" w:rsidRDefault="0044018A" w:rsidP="0044018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zavrne sklenitev pogodbe</w:t>
      </w:r>
      <w:r>
        <w:rPr>
          <w:sz w:val="22"/>
          <w:szCs w:val="22"/>
        </w:rPr>
        <w:t>,</w:t>
      </w:r>
      <w:r w:rsidRPr="0044018A">
        <w:rPr>
          <w:sz w:val="22"/>
          <w:szCs w:val="22"/>
        </w:rPr>
        <w:t xml:space="preserve"> ali ne sklene pogodbe </w:t>
      </w:r>
      <w:r>
        <w:rPr>
          <w:sz w:val="22"/>
          <w:szCs w:val="22"/>
        </w:rPr>
        <w:t xml:space="preserve">o izvedbi javnega naročila </w:t>
      </w:r>
      <w:r w:rsidRPr="0044018A">
        <w:rPr>
          <w:sz w:val="22"/>
          <w:szCs w:val="22"/>
        </w:rPr>
        <w:t>v skladu z navodili razpisne dokumentacije, ali</w:t>
      </w:r>
    </w:p>
    <w:p w:rsidR="0044018A" w:rsidRPr="0044018A" w:rsidRDefault="0044018A" w:rsidP="0044018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ne predloži</w:t>
      </w:r>
      <w:r>
        <w:rPr>
          <w:sz w:val="22"/>
          <w:szCs w:val="22"/>
        </w:rPr>
        <w:t>,</w:t>
      </w:r>
      <w:r w:rsidRPr="0044018A">
        <w:rPr>
          <w:sz w:val="22"/>
          <w:szCs w:val="22"/>
        </w:rPr>
        <w:t xml:space="preserve"> ali zavrne predložitev </w:t>
      </w:r>
      <w:r>
        <w:rPr>
          <w:sz w:val="22"/>
          <w:szCs w:val="22"/>
        </w:rPr>
        <w:t>finančnega zavarovanja</w:t>
      </w:r>
      <w:r w:rsidRPr="0044018A">
        <w:rPr>
          <w:sz w:val="22"/>
          <w:szCs w:val="22"/>
        </w:rPr>
        <w:t xml:space="preserve"> za dobro izvedbo pogodbenih obveznosti v skladu z zahtevami razpisne dokumentacije.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Zavezujemo se, da bomo v 15 dneh po prejemu prvega pisnega zahtevka upravičenca garancije brezpogojno in nepreklicno plačali upravičencu garancije zgoraj navedeni znesek brez kakršnega koli dodatnega utemeljevanja, če v svojem zahtevku navede, da mu zahtevani znesek pripada zaradi izpolnitve enega ali več zgoraj navedenih primerov in navede, za kateri primer ali primere gre.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Zahtevek za unovčitev garancije mora biti predložen banki in mora vsebovati: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originalno pismo upravičenca iz te garancije za unovčenje garancije v skladu z zgornjim odstavkom,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predloženo izjavo Uprave RS za javna plačila, da so zahtevek za unovčenje garancije podpisale osebe, ki so pooblaščene za zastopanje in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original Garancije št. </w:t>
      </w:r>
      <w:bookmarkStart w:id="11" w:name="Text12"/>
      <w:r w:rsidRPr="0044018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 xml:space="preserve">     </w:t>
      </w:r>
      <w:r w:rsidRPr="0044018A">
        <w:rPr>
          <w:sz w:val="22"/>
          <w:szCs w:val="22"/>
        </w:rPr>
        <w:fldChar w:fldCharType="end"/>
      </w:r>
      <w:bookmarkEnd w:id="11"/>
      <w:r w:rsidRPr="0044018A">
        <w:rPr>
          <w:sz w:val="22"/>
          <w:szCs w:val="22"/>
        </w:rPr>
        <w:t>/</w:t>
      </w:r>
      <w:bookmarkStart w:id="12" w:name="Text13"/>
      <w:r w:rsidRPr="0044018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 xml:space="preserve">     </w:t>
      </w:r>
      <w:r w:rsidRPr="0044018A">
        <w:rPr>
          <w:sz w:val="22"/>
          <w:szCs w:val="22"/>
        </w:rPr>
        <w:fldChar w:fldCharType="end"/>
      </w:r>
      <w:bookmarkEnd w:id="12"/>
      <w:proofErr w:type="gramStart"/>
      <w:r w:rsidRPr="0044018A">
        <w:rPr>
          <w:sz w:val="22"/>
          <w:szCs w:val="22"/>
        </w:rPr>
        <w:t>.</w:t>
      </w:r>
      <w:proofErr w:type="gramEnd"/>
    </w:p>
    <w:p w:rsidR="0044018A" w:rsidRPr="0044018A" w:rsidRDefault="0044018A" w:rsidP="0044018A">
      <w:pPr>
        <w:tabs>
          <w:tab w:val="left" w:pos="360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ab/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Ta garancija se znižuje za vsak, po tej garanciji unovčeni znesek.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Ta garancija velja vse dotlej, dokler ne bo izbran ponudnik po zgoraj navedenem postopku javnega razpisa in do trenutka, ko izbrani ponudnik ne sklene pogodbe z upravičencem garancije in mu ne izroči garancije za dobro izvedbo pogodbenih obveznosti, vendar pa najkasneje do izteka roka veljavnosti ponudbe, to je do </w:t>
      </w:r>
      <w:r w:rsidRPr="0044018A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3" w:name="Besedilo2"/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sz w:val="22"/>
          <w:szCs w:val="22"/>
        </w:rPr>
        <w:fldChar w:fldCharType="end"/>
      </w:r>
      <w:bookmarkEnd w:id="13"/>
      <w:r w:rsidRPr="0044018A">
        <w:rPr>
          <w:sz w:val="22"/>
          <w:szCs w:val="22"/>
        </w:rPr>
        <w:t>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Če od vas ne prejmemo nikakršnega zahtevka za izplačilo garantiranega zneska do </w:t>
      </w:r>
      <w:bookmarkStart w:id="14" w:name="Text14"/>
      <w:r w:rsidRPr="0044018A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fldChar w:fldCharType="end"/>
      </w:r>
      <w:bookmarkEnd w:id="14"/>
      <w:r w:rsidRPr="0044018A">
        <w:rPr>
          <w:sz w:val="22"/>
          <w:szCs w:val="22"/>
        </w:rPr>
        <w:t>, ta garancija preneha veljati ne glede na to, ali nam je vrnjena ali ne.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lastRenderedPageBreak/>
        <w:t>Ta garancija ni prenosljiva.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 Banka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rFonts w:ascii="Verdana" w:hAnsi="Verdana" w:cs="Times New Roman"/>
          <w:sz w:val="22"/>
          <w:szCs w:val="22"/>
        </w:rPr>
      </w:pPr>
      <w:r w:rsidRPr="0044018A">
        <w:rPr>
          <w:sz w:val="22"/>
          <w:szCs w:val="22"/>
        </w:rPr>
        <w:t>(žig in podpis)</w:t>
      </w:r>
    </w:p>
    <w:p w:rsidR="002F2430" w:rsidRDefault="002F2430"/>
    <w:sectPr w:rsidR="002F2430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D626F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D626F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3F4848">
      <w:rPr>
        <w:i/>
        <w:sz w:val="16"/>
        <w:szCs w:val="16"/>
      </w:rPr>
      <w:t>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</w:t>
    </w:r>
    <w:r w:rsidR="0044018A">
      <w:rPr>
        <w:i/>
        <w:sz w:val="16"/>
        <w:szCs w:val="16"/>
      </w:rPr>
      <w:t xml:space="preserve">                                 </w:t>
    </w:r>
    <w:r w:rsidR="00410E95">
      <w:rPr>
        <w:i/>
        <w:sz w:val="16"/>
        <w:szCs w:val="16"/>
      </w:rPr>
      <w:t xml:space="preserve"> </w:t>
    </w:r>
    <w:r w:rsidR="003F4848">
      <w:rPr>
        <w:i/>
        <w:sz w:val="16"/>
        <w:szCs w:val="16"/>
      </w:rPr>
      <w:t xml:space="preserve">VZOREC bančne garancije za </w:t>
    </w:r>
    <w:r w:rsidR="0044018A">
      <w:rPr>
        <w:i/>
        <w:sz w:val="16"/>
        <w:szCs w:val="16"/>
      </w:rPr>
      <w:t>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B19E2"/>
    <w:rsid w:val="002F2430"/>
    <w:rsid w:val="003F4848"/>
    <w:rsid w:val="00410E95"/>
    <w:rsid w:val="0044018A"/>
    <w:rsid w:val="00632A28"/>
    <w:rsid w:val="006776F6"/>
    <w:rsid w:val="00795D6E"/>
    <w:rsid w:val="007C256A"/>
    <w:rsid w:val="007D626F"/>
    <w:rsid w:val="0089423C"/>
    <w:rsid w:val="008C2E32"/>
    <w:rsid w:val="009E3F98"/>
    <w:rsid w:val="00D13E7C"/>
    <w:rsid w:val="00D54F23"/>
    <w:rsid w:val="00D83AD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40948853</Template>
  <TotalTime>15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17</cp:revision>
  <cp:lastPrinted>2017-06-23T10:42:00Z</cp:lastPrinted>
  <dcterms:created xsi:type="dcterms:W3CDTF">2015-03-23T08:28:00Z</dcterms:created>
  <dcterms:modified xsi:type="dcterms:W3CDTF">2017-06-23T10:42:00Z</dcterms:modified>
</cp:coreProperties>
</file>